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BB9AE" w14:textId="77777777" w:rsidR="0013791F" w:rsidRDefault="0013791F" w:rsidP="0013791F">
      <w:r>
        <w:rPr>
          <w:u w:val="single"/>
        </w:rPr>
        <w:t>Elizabeth LEEK</w:t>
      </w:r>
      <w:r>
        <w:t xml:space="preserve">   </w:t>
      </w:r>
      <w:proofErr w:type="gramStart"/>
      <w:r>
        <w:t xml:space="preserve">   (</w:t>
      </w:r>
      <w:proofErr w:type="gramEnd"/>
      <w:r>
        <w:t>d.1450)</w:t>
      </w:r>
    </w:p>
    <w:p w14:paraId="0F2F20DB" w14:textId="77777777" w:rsidR="0013791F" w:rsidRDefault="0013791F" w:rsidP="0013791F"/>
    <w:p w14:paraId="1E0C2077" w14:textId="77777777" w:rsidR="0013791F" w:rsidRDefault="0013791F" w:rsidP="0013791F"/>
    <w:p w14:paraId="524643D4" w14:textId="77777777" w:rsidR="0013791F" w:rsidRDefault="0013791F" w:rsidP="0013791F">
      <w:r>
        <w:t>Daughter of Simon Leek of Cotham(q.v.).   (H.O.C. III p.348)</w:t>
      </w:r>
    </w:p>
    <w:p w14:paraId="6CA50A9B" w14:textId="77777777" w:rsidR="0013791F" w:rsidRDefault="0013791F" w:rsidP="0013791F">
      <w:r>
        <w:t xml:space="preserve">= Hugh </w:t>
      </w:r>
      <w:proofErr w:type="spellStart"/>
      <w:proofErr w:type="gramStart"/>
      <w:r>
        <w:t>Hercy</w:t>
      </w:r>
      <w:proofErr w:type="spellEnd"/>
      <w:r>
        <w:t>(</w:t>
      </w:r>
      <w:proofErr w:type="gramEnd"/>
      <w:r>
        <w:t>d.1455).   (ibid.)</w:t>
      </w:r>
    </w:p>
    <w:p w14:paraId="1294E069" w14:textId="77777777" w:rsidR="0013791F" w:rsidRDefault="0013791F" w:rsidP="0013791F">
      <w:r>
        <w:t>Son:   Hugh(q.v.).   (FamilySearch)</w:t>
      </w:r>
    </w:p>
    <w:p w14:paraId="7471D89C" w14:textId="77777777" w:rsidR="0013791F" w:rsidRDefault="0013791F" w:rsidP="0013791F"/>
    <w:p w14:paraId="4E8FC8EA" w14:textId="77777777" w:rsidR="0013791F" w:rsidRDefault="0013791F" w:rsidP="0013791F"/>
    <w:p w14:paraId="7D1B96BD" w14:textId="77777777" w:rsidR="0013791F" w:rsidRPr="006D60C6" w:rsidRDefault="0013791F" w:rsidP="0013791F">
      <w:r>
        <w:t>19 February 2024</w:t>
      </w:r>
    </w:p>
    <w:p w14:paraId="0BA17F3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D035C" w14:textId="77777777" w:rsidR="0013791F" w:rsidRDefault="0013791F" w:rsidP="009139A6">
      <w:r>
        <w:separator/>
      </w:r>
    </w:p>
  </w:endnote>
  <w:endnote w:type="continuationSeparator" w:id="0">
    <w:p w14:paraId="29BF6AF7" w14:textId="77777777" w:rsidR="0013791F" w:rsidRDefault="0013791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672F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D313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266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601A8" w14:textId="77777777" w:rsidR="0013791F" w:rsidRDefault="0013791F" w:rsidP="009139A6">
      <w:r>
        <w:separator/>
      </w:r>
    </w:p>
  </w:footnote>
  <w:footnote w:type="continuationSeparator" w:id="0">
    <w:p w14:paraId="7F7BB75C" w14:textId="77777777" w:rsidR="0013791F" w:rsidRDefault="0013791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7FDB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6BC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A734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91F"/>
    <w:rsid w:val="000666E0"/>
    <w:rsid w:val="0013791F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B7D58"/>
  <w15:chartTrackingRefBased/>
  <w15:docId w15:val="{CB929F25-48F2-42EF-9695-58E7B11B1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79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2024-02-19T07:55:00Z</dcterms:created>
  <dcterms:modified xsi:type="dcterms:W3CDTF">2024-02-19T07:55:00Z</dcterms:modified>
</cp:coreProperties>
</file>